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052CFA" w:rsidP="00681581">
      <w:pPr>
        <w:pStyle w:val="ODOT1BodyStyle"/>
      </w:pPr>
      <w:r>
        <w:t>August 11, 2021</w:t>
      </w:r>
      <w:bookmarkStart w:id="0" w:name="_GoBack"/>
      <w:bookmarkEnd w:id="0"/>
    </w:p>
    <w:p w:rsidR="00681581" w:rsidRDefault="00681581" w:rsidP="00681581">
      <w:pPr>
        <w:pStyle w:val="ODOT1BodyStyle"/>
      </w:pPr>
    </w:p>
    <w:p w:rsidR="00681581" w:rsidRDefault="00060126" w:rsidP="00681581">
      <w:pPr>
        <w:pStyle w:val="ODOT1BodyStyle"/>
      </w:pPr>
      <w:r>
        <w:t>James Thomas Freeland</w:t>
      </w:r>
    </w:p>
    <w:p w:rsidR="00755752" w:rsidRDefault="00060126" w:rsidP="00681581">
      <w:pPr>
        <w:pStyle w:val="ODOT1BodyStyle"/>
      </w:pPr>
      <w:r>
        <w:t>11350 S.R. 335</w:t>
      </w:r>
    </w:p>
    <w:p w:rsidR="008F5340" w:rsidRDefault="00060126" w:rsidP="00681581">
      <w:pPr>
        <w:pStyle w:val="ODOT1BodyStyle"/>
      </w:pPr>
      <w:r>
        <w:t>Lucasville, Oh 45648</w:t>
      </w:r>
    </w:p>
    <w:p w:rsidR="00681581" w:rsidRDefault="00681581" w:rsidP="00681581">
      <w:pPr>
        <w:pStyle w:val="ODOT1BodyStyle"/>
      </w:pPr>
      <w:r>
        <w:tab/>
      </w:r>
    </w:p>
    <w:p w:rsidR="00681581" w:rsidRDefault="00681581" w:rsidP="00681581">
      <w:pPr>
        <w:pStyle w:val="ODOT1BodyStyle"/>
      </w:pPr>
      <w:r>
        <w:t xml:space="preserve">Re: </w:t>
      </w:r>
      <w:r>
        <w:tab/>
      </w:r>
      <w:r w:rsidR="00A364F0">
        <w:t>State Route</w:t>
      </w:r>
      <w:r w:rsidR="00EB2C0A">
        <w:t xml:space="preserve"> </w:t>
      </w:r>
      <w:r w:rsidR="00956039">
        <w:t>335</w:t>
      </w:r>
      <w:r>
        <w:t xml:space="preserve">, Section </w:t>
      </w:r>
      <w:r w:rsidR="00956039">
        <w:t>11.70</w:t>
      </w:r>
    </w:p>
    <w:p w:rsidR="00681581" w:rsidRDefault="00681581" w:rsidP="00681581">
      <w:pPr>
        <w:pStyle w:val="ODOT1BodyStyle"/>
      </w:pPr>
      <w:r>
        <w:tab/>
      </w:r>
      <w:r w:rsidR="00956039">
        <w:t xml:space="preserve">Scioto </w:t>
      </w:r>
      <w:r w:rsidR="00EB2C0A">
        <w:t>County</w:t>
      </w:r>
      <w:r>
        <w:t>, Ohio</w:t>
      </w:r>
    </w:p>
    <w:p w:rsidR="00681581" w:rsidRDefault="00681581" w:rsidP="00681581">
      <w:pPr>
        <w:pStyle w:val="ODOT1BodyStyle"/>
      </w:pPr>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956039">
        <w:t>335</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48FB" w:rsidRDefault="007B48FB" w:rsidP="003E267F">
      <w:pPr>
        <w:spacing w:after="0" w:line="240" w:lineRule="auto"/>
      </w:pPr>
      <w:r>
        <w:separator/>
      </w:r>
    </w:p>
  </w:endnote>
  <w:endnote w:type="continuationSeparator" w:id="0">
    <w:p w:rsidR="007B48FB" w:rsidRDefault="007B48FB"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48FB" w:rsidRDefault="007B48FB" w:rsidP="003E267F">
      <w:pPr>
        <w:spacing w:after="0" w:line="240" w:lineRule="auto"/>
      </w:pPr>
      <w:r>
        <w:separator/>
      </w:r>
    </w:p>
  </w:footnote>
  <w:footnote w:type="continuationSeparator" w:id="0">
    <w:p w:rsidR="007B48FB" w:rsidRDefault="007B48FB"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52CFA"/>
    <w:rsid w:val="00060126"/>
    <w:rsid w:val="00086EDF"/>
    <w:rsid w:val="00095A32"/>
    <w:rsid w:val="000C761C"/>
    <w:rsid w:val="001224DF"/>
    <w:rsid w:val="00130D7B"/>
    <w:rsid w:val="00185ED9"/>
    <w:rsid w:val="001C1889"/>
    <w:rsid w:val="002052A1"/>
    <w:rsid w:val="00237EE1"/>
    <w:rsid w:val="002459EE"/>
    <w:rsid w:val="00263ADC"/>
    <w:rsid w:val="00284F7C"/>
    <w:rsid w:val="002916F9"/>
    <w:rsid w:val="00297230"/>
    <w:rsid w:val="00311B48"/>
    <w:rsid w:val="00347623"/>
    <w:rsid w:val="00354D19"/>
    <w:rsid w:val="00386C50"/>
    <w:rsid w:val="003961DC"/>
    <w:rsid w:val="003E267F"/>
    <w:rsid w:val="00400CB6"/>
    <w:rsid w:val="0044035C"/>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81581"/>
    <w:rsid w:val="00696C9A"/>
    <w:rsid w:val="006A78A2"/>
    <w:rsid w:val="006C5A3B"/>
    <w:rsid w:val="006E498A"/>
    <w:rsid w:val="00714F01"/>
    <w:rsid w:val="00717926"/>
    <w:rsid w:val="00720DBB"/>
    <w:rsid w:val="00755752"/>
    <w:rsid w:val="007B48FB"/>
    <w:rsid w:val="007B5FE8"/>
    <w:rsid w:val="007E4549"/>
    <w:rsid w:val="007F48C8"/>
    <w:rsid w:val="007F5442"/>
    <w:rsid w:val="00810FD4"/>
    <w:rsid w:val="00814D77"/>
    <w:rsid w:val="008331DF"/>
    <w:rsid w:val="008E27C9"/>
    <w:rsid w:val="008F5340"/>
    <w:rsid w:val="009053EC"/>
    <w:rsid w:val="009224A9"/>
    <w:rsid w:val="009252F9"/>
    <w:rsid w:val="00931D28"/>
    <w:rsid w:val="0094233E"/>
    <w:rsid w:val="00956039"/>
    <w:rsid w:val="00975700"/>
    <w:rsid w:val="00976CA0"/>
    <w:rsid w:val="00A27498"/>
    <w:rsid w:val="00A35792"/>
    <w:rsid w:val="00A364F0"/>
    <w:rsid w:val="00A420B3"/>
    <w:rsid w:val="00AA0BFB"/>
    <w:rsid w:val="00AB138F"/>
    <w:rsid w:val="00AD0C63"/>
    <w:rsid w:val="00B43171"/>
    <w:rsid w:val="00B43976"/>
    <w:rsid w:val="00B50454"/>
    <w:rsid w:val="00B5763D"/>
    <w:rsid w:val="00B90E94"/>
    <w:rsid w:val="00BC2BDB"/>
    <w:rsid w:val="00BD21C0"/>
    <w:rsid w:val="00BD31CE"/>
    <w:rsid w:val="00BE64AC"/>
    <w:rsid w:val="00BF4086"/>
    <w:rsid w:val="00BF6CDE"/>
    <w:rsid w:val="00C1283D"/>
    <w:rsid w:val="00C1438B"/>
    <w:rsid w:val="00C15776"/>
    <w:rsid w:val="00C17B32"/>
    <w:rsid w:val="00C227AE"/>
    <w:rsid w:val="00C31DC4"/>
    <w:rsid w:val="00C40220"/>
    <w:rsid w:val="00C437CE"/>
    <w:rsid w:val="00C47F52"/>
    <w:rsid w:val="00C50223"/>
    <w:rsid w:val="00C574EF"/>
    <w:rsid w:val="00C641BD"/>
    <w:rsid w:val="00C7523E"/>
    <w:rsid w:val="00C9614D"/>
    <w:rsid w:val="00D37E1D"/>
    <w:rsid w:val="00D8068F"/>
    <w:rsid w:val="00D90667"/>
    <w:rsid w:val="00D95160"/>
    <w:rsid w:val="00DA007B"/>
    <w:rsid w:val="00DC304C"/>
    <w:rsid w:val="00DD1331"/>
    <w:rsid w:val="00DF097E"/>
    <w:rsid w:val="00E229AD"/>
    <w:rsid w:val="00E507DC"/>
    <w:rsid w:val="00E72397"/>
    <w:rsid w:val="00EB16B4"/>
    <w:rsid w:val="00EB2C0A"/>
    <w:rsid w:val="00EB4799"/>
    <w:rsid w:val="00EE1CB9"/>
    <w:rsid w:val="00F1608A"/>
    <w:rsid w:val="00F27CDB"/>
    <w:rsid w:val="00F338EB"/>
    <w:rsid w:val="00F427B7"/>
    <w:rsid w:val="00F84D3A"/>
    <w:rsid w:val="00F8712A"/>
    <w:rsid w:val="00FA10B4"/>
    <w:rsid w:val="00FB55AD"/>
    <w:rsid w:val="00FC2F16"/>
    <w:rsid w:val="00FD0A84"/>
    <w:rsid w:val="00FD44D2"/>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7D5BEF"/>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8</TotalTime>
  <Pages>1</Pages>
  <Words>257</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5</cp:revision>
  <cp:lastPrinted>2021-07-20T14:53:00Z</cp:lastPrinted>
  <dcterms:created xsi:type="dcterms:W3CDTF">2021-07-20T15:04:00Z</dcterms:created>
  <dcterms:modified xsi:type="dcterms:W3CDTF">2021-08-06T16:16:00Z</dcterms:modified>
</cp:coreProperties>
</file>